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486B2F">
        <w:rPr>
          <w:b/>
        </w:rPr>
        <w:t>473-17-</w:t>
      </w:r>
      <w:r w:rsidR="00612EC6">
        <w:rPr>
          <w:b/>
        </w:rPr>
        <w:t>0249</w:t>
      </w:r>
      <w:r w:rsidR="00486B2F">
        <w:rPr>
          <w:b/>
        </w:rPr>
        <w:t>.WS</w:t>
      </w:r>
    </w:p>
    <w:p w:rsidR="00275B22" w:rsidRPr="003C35B5" w:rsidRDefault="00275B22">
      <w:pPr>
        <w:spacing w:before="0" w:line="240" w:lineRule="auto"/>
        <w:jc w:val="center"/>
        <w:rPr>
          <w:b/>
        </w:rPr>
      </w:pPr>
      <w:r w:rsidRPr="003C35B5">
        <w:rPr>
          <w:b/>
        </w:rPr>
        <w:t xml:space="preserve">PUC DOCKET NO. </w:t>
      </w:r>
      <w:r w:rsidR="00612EC6">
        <w:rPr>
          <w:b/>
        </w:rPr>
        <w:t>45510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486B2F" w:rsidRDefault="00486B2F" w:rsidP="00612EC6">
            <w:pPr>
              <w:spacing w:before="0" w:line="240" w:lineRule="auto"/>
              <w:jc w:val="left"/>
              <w:rPr>
                <w:b/>
              </w:rPr>
            </w:pPr>
            <w:r>
              <w:rPr>
                <w:b/>
              </w:rPr>
              <w:t xml:space="preserve">APPLICATION OF </w:t>
            </w:r>
            <w:r w:rsidR="00612EC6">
              <w:rPr>
                <w:b/>
              </w:rPr>
              <w:t>HOE WATER SUPPLY CORPORATION AND HARRIS COUNTY MUD NO. 480 FOR SALE, TRANSFER, OR MERGER OF CERTIFICATE RIGHTS IN HARRIS COUNTY</w:t>
            </w:r>
          </w:p>
        </w:tc>
        <w:tc>
          <w:tcPr>
            <w:tcW w:w="360" w:type="dxa"/>
          </w:tcPr>
          <w:p w:rsidR="00275B22" w:rsidRPr="003C35B5" w:rsidRDefault="00275B22">
            <w:pPr>
              <w:spacing w:before="0" w:line="240" w:lineRule="auto"/>
              <w:ind w:right="576"/>
              <w:rPr>
                <w:b/>
              </w:rPr>
            </w:pPr>
            <w:r w:rsidRPr="003C35B5">
              <w:rPr>
                <w:b/>
              </w:rPr>
              <w:t>§§§</w:t>
            </w:r>
            <w:r w:rsidR="00486B2F"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7F3C40" w:rsidRDefault="00275B22" w:rsidP="00486B2F">
      <w:pPr>
        <w:spacing w:before="0"/>
      </w:pPr>
      <w:r w:rsidRPr="003C35B5">
        <w:rPr>
          <w:b/>
        </w:rPr>
        <w:tab/>
      </w:r>
      <w:r w:rsidR="00D10861">
        <w:t xml:space="preserve">On </w:t>
      </w:r>
      <w:r w:rsidR="00612EC6">
        <w:t>January 11</w:t>
      </w:r>
      <w:r w:rsidR="00281B77">
        <w:t xml:space="preserve">, 2016, </w:t>
      </w:r>
      <w:r w:rsidR="00612EC6">
        <w:t xml:space="preserve">HOE Water Supply Corporation and Harris County Municipal Utility District No. 480 </w:t>
      </w:r>
      <w:r w:rsidR="00281B77">
        <w:t xml:space="preserve">filed an application for the sale, transfer, </w:t>
      </w:r>
      <w:r w:rsidR="00481B18">
        <w:t>or</w:t>
      </w:r>
      <w:r w:rsidR="00281B77">
        <w:t xml:space="preserve"> merger of facilities and certificate </w:t>
      </w:r>
      <w:r w:rsidR="00481B18">
        <w:t>of convenience and necessity</w:t>
      </w:r>
      <w:r w:rsidR="0023292A">
        <w:t xml:space="preserve"> (CCN)</w:t>
      </w:r>
      <w:r w:rsidR="00481B18">
        <w:t xml:space="preserve"> rights</w:t>
      </w:r>
      <w:r w:rsidR="00281B77">
        <w:t xml:space="preserve"> in </w:t>
      </w:r>
      <w:r w:rsidR="00612EC6">
        <w:t>Harris</w:t>
      </w:r>
      <w:r w:rsidR="00281B77">
        <w:t xml:space="preserve"> County, Texas.</w:t>
      </w:r>
      <w:r w:rsidR="00481B18">
        <w:t xml:space="preserve">  </w:t>
      </w:r>
      <w:r w:rsidR="00612EC6">
        <w:t>Harris County MUD</w:t>
      </w:r>
      <w:r w:rsidR="00481B18">
        <w:t xml:space="preserve"> is seeking to acquire </w:t>
      </w:r>
      <w:r w:rsidR="00612EC6">
        <w:t>HOE Water Supply’s</w:t>
      </w:r>
      <w:r w:rsidR="00481B18">
        <w:t xml:space="preserve"> certificated service area (CCN No. </w:t>
      </w:r>
      <w:r w:rsidR="00612EC6">
        <w:t>12756</w:t>
      </w:r>
      <w:r w:rsidR="00481B18">
        <w:t>)</w:t>
      </w:r>
      <w:r w:rsidR="00F60EF0">
        <w:t xml:space="preserve"> and corresponding water utility facilities</w:t>
      </w:r>
      <w:r w:rsidR="001E3171">
        <w:t xml:space="preserve">.  </w:t>
      </w:r>
      <w:r w:rsidR="00481B18">
        <w:t xml:space="preserve">The area sought </w:t>
      </w:r>
      <w:r w:rsidR="00612EC6">
        <w:t>is approximately 18 acres of undeveloped land with no current customers</w:t>
      </w:r>
      <w:r w:rsidR="00481B18">
        <w:t>.</w:t>
      </w:r>
      <w:r w:rsidR="00481B18">
        <w:rPr>
          <w:rStyle w:val="FootnoteReference"/>
        </w:rPr>
        <w:footnoteReference w:id="1"/>
      </w:r>
    </w:p>
    <w:p w:rsidR="00D7032E" w:rsidRPr="003C35B5" w:rsidRDefault="00D7032E" w:rsidP="00486B2F">
      <w:pPr>
        <w:spacing w:before="0"/>
      </w:pPr>
      <w:r>
        <w:tab/>
        <w:t xml:space="preserve">On </w:t>
      </w:r>
      <w:r w:rsidR="008563A5">
        <w:t>February 24</w:t>
      </w:r>
      <w:r>
        <w:t xml:space="preserve">, 2016, the application was deemed administratively complete.  On September 6, 2016, Commission Staff requested a hearing </w:t>
      </w:r>
      <w:r w:rsidR="00F55CD1">
        <w:t>because</w:t>
      </w:r>
      <w:r w:rsidR="008563A5">
        <w:t xml:space="preserve"> it is unknown whether the Texas Commission on Environmental Quality (TCEQ) has approved facility and distribution plans for the new water system to be installed in </w:t>
      </w:r>
      <w:r w:rsidR="00352FE9">
        <w:t>the</w:t>
      </w:r>
      <w:r w:rsidR="008563A5">
        <w:t xml:space="preserve"> area</w:t>
      </w:r>
      <w:r w:rsidR="00352FE9">
        <w:t xml:space="preserve"> sought</w:t>
      </w:r>
      <w:r w:rsidR="008563A5">
        <w:t xml:space="preserve">.  As </w:t>
      </w:r>
      <w:r w:rsidR="00352FE9">
        <w:t>a result, Commission Staff wants</w:t>
      </w:r>
      <w:r w:rsidR="008563A5">
        <w:t xml:space="preserve"> </w:t>
      </w:r>
      <w:r>
        <w:t>addit</w:t>
      </w:r>
      <w:r w:rsidR="00F55CD1">
        <w:t xml:space="preserve">ional information to </w:t>
      </w:r>
      <w:r>
        <w:t xml:space="preserve">fully evaluate the </w:t>
      </w:r>
      <w:r w:rsidR="008563A5">
        <w:t>technical qualifications of Harris County MUD.  On September 20</w:t>
      </w:r>
      <w:r w:rsidR="001E3171">
        <w:t>, 2016, the</w:t>
      </w:r>
      <w:r>
        <w:t xml:space="preserve"> </w:t>
      </w:r>
      <w:r w:rsidR="001E3171">
        <w:t>proceeding</w:t>
      </w:r>
      <w:r>
        <w:t xml:space="preserve"> was referred to the State Office o</w:t>
      </w:r>
      <w:r w:rsidR="00832AE8">
        <w:t>f Administrative Hearings (SOAH)</w:t>
      </w:r>
      <w:r>
        <w:t>.</w:t>
      </w:r>
      <w:r w:rsidR="00832AE8">
        <w:t xml:space="preserve">  </w:t>
      </w:r>
      <w:r w:rsidR="008563A5">
        <w:t xml:space="preserve">On October 6, 2016, Commission Staff timely filed a list of issues.  On October 10, 2016, HOE Water Supply filed a response to Commission Staff’s list of issues clarifying that since it is a water service corporation, it does not collect customer deposits </w:t>
      </w:r>
      <w:bookmarkStart w:id="0" w:name="_GoBack"/>
      <w:bookmarkEnd w:id="0"/>
      <w:r w:rsidR="008563A5">
        <w:lastRenderedPageBreak/>
        <w:t>but instead maintains memberships a</w:t>
      </w:r>
      <w:r w:rsidR="00A63DA8">
        <w:t>nd associated membership fees.  Otherwise, HOE Water Supply recommended approval of Commission Staff’s list of issues.</w:t>
      </w:r>
    </w:p>
    <w:p w:rsidR="009370F0" w:rsidRDefault="009370F0">
      <w:pPr>
        <w:spacing w:before="0"/>
        <w:jc w:val="center"/>
        <w:rPr>
          <w:b/>
        </w:rPr>
      </w:pP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addressed in any proceeding referred to SOAH.</w:t>
      </w:r>
      <w:r w:rsidR="00364BA2"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275B22" w:rsidRDefault="00C65FEB">
      <w:pPr>
        <w:pStyle w:val="ItemList"/>
        <w:numPr>
          <w:ilvl w:val="0"/>
          <w:numId w:val="1"/>
        </w:numPr>
        <w:spacing w:before="240"/>
        <w:ind w:left="720" w:hanging="720"/>
      </w:pPr>
      <w:r>
        <w:t xml:space="preserve">What is the effective date of the </w:t>
      </w:r>
      <w:r w:rsidR="00674876">
        <w:t xml:space="preserve">proposed </w:t>
      </w:r>
      <w:r w:rsidR="00E14879">
        <w:t>sale</w:t>
      </w:r>
      <w:r>
        <w:t>?</w:t>
      </w:r>
    </w:p>
    <w:p w:rsidR="00C65FEB" w:rsidRDefault="00C65FEB">
      <w:pPr>
        <w:pStyle w:val="ItemList"/>
        <w:numPr>
          <w:ilvl w:val="0"/>
          <w:numId w:val="1"/>
        </w:numPr>
        <w:spacing w:before="240"/>
        <w:ind w:left="720" w:hanging="720"/>
      </w:pPr>
      <w:r>
        <w:t xml:space="preserve">Has </w:t>
      </w:r>
      <w:r w:rsidR="00E14879">
        <w:t>Harris County MUD</w:t>
      </w:r>
      <w:r>
        <w:t xml:space="preserve"> demonstrated adequate financial, managerial, and technical capability for providing continuous and adequate service to the requested area and any are</w:t>
      </w:r>
      <w:r w:rsidR="00E14879">
        <w:t>as currently certificated to Harris County MUD</w:t>
      </w:r>
      <w:r w:rsidR="008F0A03">
        <w:t>?  Texas Water Code</w:t>
      </w:r>
      <w:r>
        <w:t xml:space="preserve"> § 13.301(b)</w:t>
      </w:r>
      <w:r w:rsidR="008F0A03">
        <w:t xml:space="preserve"> (TWC)</w:t>
      </w:r>
      <w:r>
        <w:t xml:space="preserve"> and 16 T</w:t>
      </w:r>
      <w:r w:rsidR="008F0A03">
        <w:t xml:space="preserve">exas Administrative </w:t>
      </w:r>
      <w:r>
        <w:t>C</w:t>
      </w:r>
      <w:r w:rsidR="008F0A03">
        <w:t>ode</w:t>
      </w:r>
      <w:r>
        <w:t xml:space="preserve"> </w:t>
      </w:r>
      <w:r w:rsidR="00442B79">
        <w:t>§§ 24.109(b</w:t>
      </w:r>
      <w:r w:rsidR="00442B79" w:rsidRPr="00023387">
        <w:t xml:space="preserve">), </w:t>
      </w:r>
      <w:r w:rsidRPr="00023387">
        <w:t>24.112(b)</w:t>
      </w:r>
      <w:r w:rsidR="008F0A03">
        <w:t xml:space="preserve"> (TAC)</w:t>
      </w:r>
      <w:r w:rsidRPr="00023387">
        <w:t>.</w:t>
      </w:r>
    </w:p>
    <w:p w:rsidR="00C65FEB" w:rsidRDefault="00E14879" w:rsidP="00C65FEB">
      <w:pPr>
        <w:pStyle w:val="ItemList"/>
        <w:numPr>
          <w:ilvl w:val="0"/>
          <w:numId w:val="11"/>
        </w:numPr>
        <w:spacing w:before="240"/>
      </w:pPr>
      <w:r>
        <w:t xml:space="preserve">If Harris County MUD </w:t>
      </w:r>
      <w:r w:rsidR="00C65FEB">
        <w:t>has not demonstrated adequate financial capability, should the Commission require that it provide financial assurance to ensure continuous and adequate utility service provided</w:t>
      </w:r>
      <w:r w:rsidR="00F55CD1">
        <w:t xml:space="preserve">?  </w:t>
      </w:r>
      <w:r w:rsidR="007D2479">
        <w:t xml:space="preserve">TWC § 13.301(c), </w:t>
      </w:r>
      <w:r w:rsidR="00C65FEB">
        <w:t>16 TAC § 24.109(</w:t>
      </w:r>
      <w:r w:rsidR="00442B79">
        <w:t>c</w:t>
      </w:r>
      <w:r w:rsidR="00F55CD1">
        <w:t>).</w:t>
      </w:r>
    </w:p>
    <w:p w:rsidR="00C65FEB" w:rsidRPr="003C35B5" w:rsidRDefault="00E14879" w:rsidP="00C65FEB">
      <w:pPr>
        <w:pStyle w:val="ItemList"/>
        <w:numPr>
          <w:ilvl w:val="0"/>
          <w:numId w:val="11"/>
        </w:numPr>
        <w:spacing w:before="240"/>
      </w:pPr>
      <w:r>
        <w:t xml:space="preserve">If the Commission requires Harris County MUD </w:t>
      </w:r>
      <w:r w:rsidR="00C65FEB">
        <w:t>to provide financial assurance, what form and amount of financial assurance should the Commission should require?</w:t>
      </w:r>
    </w:p>
    <w:p w:rsidR="00275B22" w:rsidRDefault="00C65FEB">
      <w:pPr>
        <w:pStyle w:val="ItemList"/>
        <w:numPr>
          <w:ilvl w:val="0"/>
          <w:numId w:val="1"/>
        </w:numPr>
        <w:spacing w:before="240"/>
        <w:ind w:left="720" w:hanging="720"/>
      </w:pPr>
      <w:r>
        <w:t xml:space="preserve">Will approving the proposed sale serve the public interest? TWC § 13.301(d), (g) and 16 TAC </w:t>
      </w:r>
      <w:r w:rsidRPr="00023387">
        <w:t>§</w:t>
      </w:r>
      <w:r w:rsidR="00683F4F">
        <w:t>§ 24.109(d) and (h), 24</w:t>
      </w:r>
      <w:r w:rsidRPr="00023387">
        <w:t>.112(c</w:t>
      </w:r>
      <w:proofErr w:type="gramStart"/>
      <w:r w:rsidRPr="00023387">
        <w:t>)(</w:t>
      </w:r>
      <w:proofErr w:type="gramEnd"/>
      <w:r w:rsidRPr="00023387">
        <w:t>5).</w:t>
      </w:r>
    </w:p>
    <w:p w:rsidR="009370F0" w:rsidRDefault="00E14879" w:rsidP="00C65FEB">
      <w:pPr>
        <w:pStyle w:val="ItemList"/>
        <w:numPr>
          <w:ilvl w:val="0"/>
          <w:numId w:val="12"/>
        </w:numPr>
        <w:spacing w:before="240"/>
      </w:pPr>
      <w:r>
        <w:t xml:space="preserve">Did Harris County MUD </w:t>
      </w:r>
      <w:r w:rsidR="00F55CD1">
        <w:t xml:space="preserve">provide the required notice?  TWC </w:t>
      </w:r>
      <w:r w:rsidR="009370F0">
        <w:t>§ 13.301(k), 16 TAC § 24.109(l)</w:t>
      </w:r>
      <w:r w:rsidR="00F55CD1">
        <w:t>.</w:t>
      </w:r>
    </w:p>
    <w:p w:rsidR="00C65FEB" w:rsidRDefault="00C65FEB" w:rsidP="00C65FEB">
      <w:pPr>
        <w:pStyle w:val="ItemList"/>
        <w:numPr>
          <w:ilvl w:val="0"/>
          <w:numId w:val="12"/>
        </w:numPr>
        <w:spacing w:before="240"/>
      </w:pPr>
      <w:r>
        <w:lastRenderedPageBreak/>
        <w:t xml:space="preserve">Is the </w:t>
      </w:r>
      <w:r w:rsidR="00352FE9">
        <w:t>Harris County MUD</w:t>
      </w:r>
      <w:r>
        <w:t xml:space="preserve"> capable of rendering adequate and continuous service to every customer within the certificated area, taking into account the factors under TWC </w:t>
      </w:r>
      <w:r w:rsidRPr="00442B79">
        <w:t>§ </w:t>
      </w:r>
      <w:r w:rsidR="00442B79" w:rsidRPr="00442B79">
        <w:t>13.246</w:t>
      </w:r>
      <w:r w:rsidR="00F55CD1">
        <w:t>(c) and</w:t>
      </w:r>
      <w:r w:rsidR="007D2479">
        <w:t xml:space="preserve"> </w:t>
      </w:r>
      <w:r>
        <w:t>16 TAC § 24.112(c)(5)(B)?</w:t>
      </w:r>
      <w:r w:rsidR="00442B79">
        <w:t xml:space="preserve"> TWC § 13.</w:t>
      </w:r>
      <w:r w:rsidR="00F0622C">
        <w:t>251</w:t>
      </w:r>
      <w:r w:rsidR="00442B79">
        <w:t>.</w:t>
      </w:r>
    </w:p>
    <w:p w:rsidR="00C65FEB" w:rsidRDefault="00C65FEB" w:rsidP="00BD1CAD">
      <w:pPr>
        <w:pStyle w:val="ItemList"/>
        <w:numPr>
          <w:ilvl w:val="0"/>
          <w:numId w:val="13"/>
        </w:numPr>
        <w:spacing w:before="240"/>
        <w:ind w:left="2160" w:hanging="630"/>
      </w:pPr>
      <w:r>
        <w:t xml:space="preserve">Is the service currently provided </w:t>
      </w:r>
      <w:r w:rsidR="00442B79">
        <w:t>to</w:t>
      </w:r>
      <w:r>
        <w:t xml:space="preserve"> the </w:t>
      </w:r>
      <w:r w:rsidR="00442B79">
        <w:t xml:space="preserve">requested </w:t>
      </w:r>
      <w:r>
        <w:t xml:space="preserve">area adequate? </w:t>
      </w:r>
      <w:r w:rsidR="00BD1CAD">
        <w:t xml:space="preserve"> </w:t>
      </w:r>
      <w:r>
        <w:t>TWC § 13.246(c</w:t>
      </w:r>
      <w:proofErr w:type="gramStart"/>
      <w:r>
        <w:t>)(</w:t>
      </w:r>
      <w:proofErr w:type="gramEnd"/>
      <w:r>
        <w:t>1).</w:t>
      </w:r>
    </w:p>
    <w:p w:rsidR="00BD1CAD" w:rsidRDefault="00C65FEB" w:rsidP="00BD1CAD">
      <w:pPr>
        <w:pStyle w:val="ItemList"/>
        <w:numPr>
          <w:ilvl w:val="0"/>
          <w:numId w:val="13"/>
        </w:numPr>
        <w:spacing w:before="240"/>
        <w:ind w:left="2160" w:hanging="630"/>
      </w:pPr>
      <w:r>
        <w:t>Is additional service needed in the reques</w:t>
      </w:r>
      <w:r w:rsidR="0099393E">
        <w:t xml:space="preserve">ted area?  Have any landowners, </w:t>
      </w:r>
      <w:r>
        <w:t>prospective landowners, tenants, o</w:t>
      </w:r>
      <w:r w:rsidR="00F55CD1">
        <w:t xml:space="preserve">r residents requested service?  If so, has the requested service been provided?  </w:t>
      </w:r>
      <w:r>
        <w:t>TWC § 13.246(c</w:t>
      </w:r>
      <w:proofErr w:type="gramStart"/>
      <w:r>
        <w:t>)(</w:t>
      </w:r>
      <w:proofErr w:type="gramEnd"/>
      <w:r>
        <w:t>2).</w:t>
      </w:r>
    </w:p>
    <w:p w:rsidR="00BD1CAD" w:rsidRDefault="00C65FEB" w:rsidP="00BD1CAD">
      <w:pPr>
        <w:pStyle w:val="ItemList"/>
        <w:numPr>
          <w:ilvl w:val="0"/>
          <w:numId w:val="13"/>
        </w:numPr>
        <w:spacing w:before="240"/>
        <w:ind w:left="2160" w:hanging="630"/>
      </w:pPr>
      <w:r>
        <w:t xml:space="preserve">What is the effect of approving the proposed sale </w:t>
      </w:r>
      <w:r w:rsidR="00E14879">
        <w:t>on Harris County MUD</w:t>
      </w:r>
      <w:r>
        <w:t xml:space="preserve">, on the landowners in the area, and on any retail public utility of the same kind already </w:t>
      </w:r>
      <w:r w:rsidR="00BD1CAD">
        <w:t>serving</w:t>
      </w:r>
      <w:r>
        <w:t xml:space="preserve"> the proximate area?  TWC § 13.246(c</w:t>
      </w:r>
      <w:proofErr w:type="gramStart"/>
      <w:r>
        <w:t>)(</w:t>
      </w:r>
      <w:proofErr w:type="gramEnd"/>
      <w:r>
        <w:t>3).</w:t>
      </w:r>
    </w:p>
    <w:p w:rsidR="00BD1CAD" w:rsidRDefault="006E3526" w:rsidP="00BD1CAD">
      <w:pPr>
        <w:pStyle w:val="ItemList"/>
        <w:numPr>
          <w:ilvl w:val="0"/>
          <w:numId w:val="13"/>
        </w:numPr>
        <w:spacing w:before="240"/>
        <w:ind w:left="2160" w:hanging="630"/>
      </w:pPr>
      <w:r>
        <w:t>Taking into consideration the current and project</w:t>
      </w:r>
      <w:r w:rsidR="00BD1CAD">
        <w:t>ed</w:t>
      </w:r>
      <w:r>
        <w:t xml:space="preserve"> density and</w:t>
      </w:r>
      <w:r w:rsidR="00E14879">
        <w:t xml:space="preserve"> land use of the area, does Harris County MUD </w:t>
      </w:r>
      <w:r>
        <w:t>have the ability to pr</w:t>
      </w:r>
      <w:r w:rsidR="007D2479">
        <w:t>ovid</w:t>
      </w:r>
      <w:r w:rsidR="00E14879">
        <w:t xml:space="preserve">e adequate service and meet TCEQ </w:t>
      </w:r>
      <w:r w:rsidR="007D2479">
        <w:t>standards</w:t>
      </w:r>
      <w:r>
        <w:t>?  TWC § 13.246(c</w:t>
      </w:r>
      <w:proofErr w:type="gramStart"/>
      <w:r>
        <w:t>)(</w:t>
      </w:r>
      <w:proofErr w:type="gramEnd"/>
      <w:r>
        <w:t>4).</w:t>
      </w:r>
    </w:p>
    <w:p w:rsidR="00BD1CAD" w:rsidRDefault="006E3526" w:rsidP="00BD1CAD">
      <w:pPr>
        <w:pStyle w:val="ItemList"/>
        <w:numPr>
          <w:ilvl w:val="0"/>
          <w:numId w:val="13"/>
        </w:numPr>
        <w:spacing w:before="240"/>
        <w:ind w:left="2160" w:hanging="630"/>
      </w:pPr>
      <w:r>
        <w:t>Is it feasible to obtain service from an adjacent retail public utility? TWC § 13.246(c</w:t>
      </w:r>
      <w:proofErr w:type="gramStart"/>
      <w:r>
        <w:t>)(</w:t>
      </w:r>
      <w:proofErr w:type="gramEnd"/>
      <w:r>
        <w:t>5).</w:t>
      </w:r>
    </w:p>
    <w:p w:rsidR="00F0622C" w:rsidRDefault="00E14879" w:rsidP="00BD1CAD">
      <w:pPr>
        <w:pStyle w:val="ItemList"/>
        <w:numPr>
          <w:ilvl w:val="0"/>
          <w:numId w:val="13"/>
        </w:numPr>
        <w:spacing w:before="240"/>
        <w:ind w:left="2160" w:hanging="630"/>
      </w:pPr>
      <w:r>
        <w:t xml:space="preserve">Is Harris County MUD </w:t>
      </w:r>
      <w:r w:rsidR="00F0622C">
        <w:t>able to pay for facilities necessary to provide continuous and adequate service to the requested area?  TWC § 13.246(c</w:t>
      </w:r>
      <w:proofErr w:type="gramStart"/>
      <w:r w:rsidR="00F0622C">
        <w:t>)(</w:t>
      </w:r>
      <w:proofErr w:type="gramEnd"/>
      <w:r w:rsidR="00F0622C">
        <w:t>6).</w:t>
      </w:r>
    </w:p>
    <w:p w:rsidR="00BD1CAD" w:rsidRDefault="00E14879" w:rsidP="00BD1CAD">
      <w:pPr>
        <w:pStyle w:val="ItemList"/>
        <w:numPr>
          <w:ilvl w:val="0"/>
          <w:numId w:val="13"/>
        </w:numPr>
        <w:spacing w:before="240"/>
        <w:ind w:left="2160" w:hanging="630"/>
      </w:pPr>
      <w:r>
        <w:t xml:space="preserve">Is Harris County MUD </w:t>
      </w:r>
      <w:r w:rsidR="006E3526">
        <w:t>financial</w:t>
      </w:r>
      <w:r w:rsidR="00F0622C">
        <w:t>ly</w:t>
      </w:r>
      <w:r w:rsidR="006E3526">
        <w:t xml:space="preserve"> stable considering, if applicable, the adequacy </w:t>
      </w:r>
      <w:r>
        <w:t xml:space="preserve">of the debt-equity ratio of Harris County MUD </w:t>
      </w:r>
      <w:r w:rsidR="006E3526">
        <w:t>if the proposed sale is approved?  TWC § 13.246(c</w:t>
      </w:r>
      <w:proofErr w:type="gramStart"/>
      <w:r w:rsidR="006E3526">
        <w:t>)(</w:t>
      </w:r>
      <w:proofErr w:type="gramEnd"/>
      <w:r w:rsidR="006E3526">
        <w:t>6).</w:t>
      </w:r>
    </w:p>
    <w:p w:rsidR="00BD1CAD" w:rsidRDefault="006E3526" w:rsidP="00BD1CAD">
      <w:pPr>
        <w:pStyle w:val="ItemList"/>
        <w:numPr>
          <w:ilvl w:val="0"/>
          <w:numId w:val="13"/>
        </w:numPr>
        <w:spacing w:before="240"/>
        <w:ind w:left="2160" w:hanging="630"/>
      </w:pPr>
      <w:r>
        <w:t>What is the effect of approving the sale on environmental integrity? TWC § 13.246(c</w:t>
      </w:r>
      <w:proofErr w:type="gramStart"/>
      <w:r>
        <w:t>)(</w:t>
      </w:r>
      <w:proofErr w:type="gramEnd"/>
      <w:r>
        <w:t>7).</w:t>
      </w:r>
    </w:p>
    <w:p w:rsidR="00BD1CAD" w:rsidRDefault="006E3526" w:rsidP="00BD1CAD">
      <w:pPr>
        <w:pStyle w:val="ItemList"/>
        <w:numPr>
          <w:ilvl w:val="0"/>
          <w:numId w:val="13"/>
        </w:numPr>
        <w:spacing w:before="240"/>
        <w:ind w:left="2160" w:hanging="630"/>
      </w:pPr>
      <w:r>
        <w:lastRenderedPageBreak/>
        <w:t>What is the probable improvement of service or lower</w:t>
      </w:r>
      <w:r w:rsidR="00F0622C">
        <w:t>ing</w:t>
      </w:r>
      <w:r>
        <w:t xml:space="preserve"> of cost to consumers in </w:t>
      </w:r>
      <w:r w:rsidR="00F0622C">
        <w:t>the requested</w:t>
      </w:r>
      <w:r>
        <w:t xml:space="preserve"> area resulting from approv</w:t>
      </w:r>
      <w:r w:rsidR="00F0622C">
        <w:t>al of</w:t>
      </w:r>
      <w:r>
        <w:t xml:space="preserve"> the proposed sale?  TWC § 13.246(c</w:t>
      </w:r>
      <w:proofErr w:type="gramStart"/>
      <w:r>
        <w:t>)(</w:t>
      </w:r>
      <w:proofErr w:type="gramEnd"/>
      <w:r>
        <w:t>8).</w:t>
      </w:r>
    </w:p>
    <w:p w:rsidR="006E3526" w:rsidRDefault="006E3526" w:rsidP="00BD1CAD">
      <w:pPr>
        <w:pStyle w:val="ItemList"/>
        <w:numPr>
          <w:ilvl w:val="0"/>
          <w:numId w:val="13"/>
        </w:numPr>
        <w:spacing w:before="240"/>
        <w:ind w:left="2160" w:hanging="630"/>
      </w:pPr>
      <w:r>
        <w:t xml:space="preserve">What is the effect on the land to be included in the </w:t>
      </w:r>
      <w:r w:rsidR="00F0622C">
        <w:t xml:space="preserve">amended </w:t>
      </w:r>
      <w:r w:rsidR="00BD1CAD">
        <w:t>certificated</w:t>
      </w:r>
      <w:r>
        <w:t xml:space="preserve"> area?  TWC § 13.246(c</w:t>
      </w:r>
      <w:proofErr w:type="gramStart"/>
      <w:r>
        <w:t>)(</w:t>
      </w:r>
      <w:proofErr w:type="gramEnd"/>
      <w:r>
        <w:t>9).</w:t>
      </w:r>
    </w:p>
    <w:p w:rsidR="006E3526" w:rsidRDefault="006E3526" w:rsidP="006E3526">
      <w:pPr>
        <w:pStyle w:val="ItemList"/>
        <w:numPr>
          <w:ilvl w:val="0"/>
          <w:numId w:val="12"/>
        </w:numPr>
        <w:spacing w:before="240"/>
      </w:pPr>
      <w:r>
        <w:t>What is th</w:t>
      </w:r>
      <w:r w:rsidR="00E14879">
        <w:t xml:space="preserve">e experience of Harris County MUD </w:t>
      </w:r>
      <w:r>
        <w:t>as a utility service provide</w:t>
      </w:r>
      <w:r w:rsidR="00F0622C">
        <w:t>r</w:t>
      </w:r>
      <w:r>
        <w:t>?  16 TAC § 24.112(c</w:t>
      </w:r>
      <w:proofErr w:type="gramStart"/>
      <w:r>
        <w:t>)(</w:t>
      </w:r>
      <w:proofErr w:type="gramEnd"/>
      <w:r>
        <w:t>5)(C).</w:t>
      </w:r>
    </w:p>
    <w:p w:rsidR="006E3526" w:rsidRDefault="00E14879" w:rsidP="006E3526">
      <w:pPr>
        <w:pStyle w:val="ItemList"/>
        <w:numPr>
          <w:ilvl w:val="0"/>
          <w:numId w:val="12"/>
        </w:numPr>
        <w:spacing w:before="240"/>
      </w:pPr>
      <w:r>
        <w:t xml:space="preserve">Does Harris County MUD </w:t>
      </w:r>
      <w:r w:rsidR="006E3526">
        <w:t>have a history of noncompliance with the requirements of</w:t>
      </w:r>
      <w:r w:rsidR="00F0622C">
        <w:t xml:space="preserve"> the Commission, </w:t>
      </w:r>
      <w:r w:rsidR="007D2479">
        <w:t>TCEQ</w:t>
      </w:r>
      <w:r w:rsidR="006E3526">
        <w:t>, or the Texas Department of State Health Services or mismanagement or misuse of revenues as a utility service provider</w:t>
      </w:r>
      <w:r w:rsidR="007D2479">
        <w:t>?  TWC § 13.301(e</w:t>
      </w:r>
      <w:proofErr w:type="gramStart"/>
      <w:r w:rsidR="007D2479">
        <w:t>)(</w:t>
      </w:r>
      <w:proofErr w:type="gramEnd"/>
      <w:r w:rsidR="007D2479">
        <w:t xml:space="preserve">3), </w:t>
      </w:r>
      <w:r w:rsidR="006E3526">
        <w:t>16 TAC § 24.112(c)(5)(D).</w:t>
      </w:r>
    </w:p>
    <w:p w:rsidR="00F55CD1" w:rsidRDefault="00F55CD1" w:rsidP="00F55CD1">
      <w:pPr>
        <w:pStyle w:val="ItemList"/>
        <w:numPr>
          <w:ilvl w:val="0"/>
          <w:numId w:val="12"/>
        </w:numPr>
        <w:spacing w:before="240"/>
      </w:pPr>
      <w:r>
        <w:t>Have the conditions of any judicial decree, compliance agreement, or other enforcement order not been substantially met?  16 TAC § 24.112(c</w:t>
      </w:r>
      <w:proofErr w:type="gramStart"/>
      <w:r>
        <w:t>)(</w:t>
      </w:r>
      <w:proofErr w:type="gramEnd"/>
      <w:r>
        <w:t>5)(B).</w:t>
      </w:r>
    </w:p>
    <w:p w:rsidR="00F55CD1" w:rsidRDefault="00E14879" w:rsidP="00F55CD1">
      <w:pPr>
        <w:pStyle w:val="ItemList"/>
        <w:numPr>
          <w:ilvl w:val="0"/>
          <w:numId w:val="12"/>
        </w:numPr>
        <w:spacing w:before="240"/>
      </w:pPr>
      <w:r>
        <w:t xml:space="preserve">Has Harris County MUD </w:t>
      </w:r>
      <w:r w:rsidR="00F55CD1">
        <w:t>failed to comply with any orders of the Commission?  16 TAC § 24.109(e</w:t>
      </w:r>
      <w:proofErr w:type="gramStart"/>
      <w:r w:rsidR="00F55CD1">
        <w:t>)(</w:t>
      </w:r>
      <w:proofErr w:type="gramEnd"/>
      <w:r w:rsidR="00F55CD1">
        <w:t>5)(A).</w:t>
      </w:r>
    </w:p>
    <w:p w:rsidR="006E3526" w:rsidRDefault="006E3526" w:rsidP="006E3526">
      <w:pPr>
        <w:pStyle w:val="ItemList"/>
        <w:numPr>
          <w:ilvl w:val="0"/>
          <w:numId w:val="12"/>
        </w:numPr>
        <w:spacing w:before="240"/>
      </w:pPr>
      <w:r>
        <w:t xml:space="preserve">Does the </w:t>
      </w:r>
      <w:r w:rsidR="00352FE9">
        <w:t>Harris County MUD</w:t>
      </w:r>
      <w:r>
        <w:t xml:space="preserve"> have the financial ability to provide the necessary capital investment to ensure the provision of continu</w:t>
      </w:r>
      <w:r w:rsidR="00F0622C">
        <w:t>ous and adequate service to customers of the water or sewer system</w:t>
      </w:r>
      <w:r>
        <w:t>?  TWC § 13.301(e</w:t>
      </w:r>
      <w:proofErr w:type="gramStart"/>
      <w:r>
        <w:t>)(</w:t>
      </w:r>
      <w:proofErr w:type="gramEnd"/>
      <w:r w:rsidR="007D2479">
        <w:t xml:space="preserve">4), </w:t>
      </w:r>
      <w:r>
        <w:t>16 TAC § 24.112(c)(5)(E).</w:t>
      </w:r>
    </w:p>
    <w:p w:rsidR="006E3526" w:rsidRPr="003C35B5" w:rsidRDefault="006E3526" w:rsidP="009370F0">
      <w:pPr>
        <w:pStyle w:val="ItemList"/>
        <w:numPr>
          <w:ilvl w:val="0"/>
          <w:numId w:val="12"/>
        </w:numPr>
        <w:spacing w:before="240"/>
      </w:pPr>
      <w:r>
        <w:t>Was the water system partially or wholly constructed with customer contributions in aid of construction derived from specific surcharges as provided by TWC § 13.301(j)</w:t>
      </w:r>
      <w:r w:rsidR="007D2479">
        <w:t>, 16 TAC § 24.109(k)</w:t>
      </w:r>
      <w:r>
        <w:t xml:space="preserve">?  If so, has the </w:t>
      </w:r>
      <w:r w:rsidR="00342B24">
        <w:t>disclosure</w:t>
      </w:r>
      <w:r>
        <w:t xml:space="preserve"> required by TWC § 13.301(j)</w:t>
      </w:r>
      <w:r w:rsidR="007D2479">
        <w:t>, 16 TAC § 24.109(k)</w:t>
      </w:r>
      <w:r>
        <w:t xml:space="preserve"> been provided?</w:t>
      </w:r>
    </w:p>
    <w:p w:rsidR="006E3526" w:rsidRPr="003C35B5" w:rsidRDefault="00E14879" w:rsidP="00F55CD1">
      <w:pPr>
        <w:pStyle w:val="ItemList"/>
        <w:numPr>
          <w:ilvl w:val="0"/>
          <w:numId w:val="1"/>
        </w:numPr>
        <w:spacing w:before="240"/>
        <w:ind w:left="720" w:hanging="720"/>
      </w:pPr>
      <w:r>
        <w:t xml:space="preserve">Does HOE Water Supply </w:t>
      </w:r>
      <w:r w:rsidR="006E3526">
        <w:t>currently retain any customer deposits</w:t>
      </w:r>
      <w:r w:rsidR="005E199B">
        <w:t>, including any membership fees or other types of retained funds from</w:t>
      </w:r>
      <w:r w:rsidR="000208A6">
        <w:t xml:space="preserve"> its</w:t>
      </w:r>
      <w:r w:rsidR="005E199B">
        <w:t xml:space="preserve"> members</w:t>
      </w:r>
      <w:r w:rsidR="006E3526">
        <w:t>?</w:t>
      </w:r>
      <w:r w:rsidR="00342B24">
        <w:t xml:space="preserve"> 16 TAC § 24.112(d).</w:t>
      </w:r>
      <w:r w:rsidR="00F55CD1">
        <w:t xml:space="preserve">  </w:t>
      </w:r>
      <w:r w:rsidR="006E3526">
        <w:t xml:space="preserve">If so, what is the total amount of </w:t>
      </w:r>
      <w:r w:rsidR="005E199B">
        <w:t>those retained funds</w:t>
      </w:r>
      <w:r>
        <w:t xml:space="preserve">?  Does HOE Water Supply </w:t>
      </w:r>
      <w:r w:rsidR="006E3526">
        <w:t xml:space="preserve">have </w:t>
      </w:r>
      <w:r w:rsidR="006E3526">
        <w:lastRenderedPageBreak/>
        <w:t>proper records to allow</w:t>
      </w:r>
      <w:r w:rsidR="005E199B">
        <w:t xml:space="preserve"> </w:t>
      </w:r>
      <w:r w:rsidR="000208A6">
        <w:t>retained funds</w:t>
      </w:r>
      <w:r w:rsidR="005E199B">
        <w:t xml:space="preserve"> </w:t>
      </w:r>
      <w:r w:rsidR="00125371">
        <w:t>and any unpaid interest</w:t>
      </w:r>
      <w:r w:rsidR="006E3526">
        <w:t xml:space="preserve"> to be returned? Will </w:t>
      </w:r>
      <w:r w:rsidR="005E199B">
        <w:t>retained funds</w:t>
      </w:r>
      <w:r w:rsidR="006E3526">
        <w:t xml:space="preserve"> be returned to </w:t>
      </w:r>
      <w:r>
        <w:t xml:space="preserve">customers or transferred to Harris County MUD </w:t>
      </w:r>
      <w:r w:rsidR="00342B24">
        <w:t>in accordance with 16 TAC § 24.112(d)</w:t>
      </w:r>
      <w:r w:rsidR="006E3526">
        <w:t>?</w:t>
      </w:r>
      <w:r w:rsidR="00342B24">
        <w:t xml:space="preserve"> </w:t>
      </w:r>
    </w:p>
    <w:p w:rsidR="00B4526D" w:rsidRDefault="006E3526" w:rsidP="00B4526D">
      <w:pPr>
        <w:spacing w:before="360"/>
        <w:ind w:left="720" w:hanging="720"/>
        <w:jc w:val="left"/>
      </w:pPr>
      <w:r>
        <w:t>5.</w:t>
      </w:r>
      <w:r>
        <w:tab/>
        <w:t xml:space="preserve">Does the water system being purchased have any deficiencies or problems that need correction to be in compliance with the rules of the Commission </w:t>
      </w:r>
      <w:r w:rsidR="00342B24">
        <w:t>or</w:t>
      </w:r>
      <w:r w:rsidR="00F55CD1">
        <w:t xml:space="preserve"> TCEQ?  </w:t>
      </w:r>
      <w:r>
        <w:t>If so, what are those deficiencies or problems?</w:t>
      </w:r>
      <w:r w:rsidR="00D10861">
        <w:t xml:space="preserve">  </w:t>
      </w:r>
      <w:r>
        <w:t>How and when will those deficiencies or problems be corrected?</w:t>
      </w:r>
      <w:r w:rsidR="00D10861">
        <w:t xml:space="preserve">  D</w:t>
      </w:r>
      <w:r w:rsidR="00E14879">
        <w:t xml:space="preserve">oes Harris County MUD </w:t>
      </w:r>
      <w:r>
        <w:t xml:space="preserve">have access to adequate financial resources to timely </w:t>
      </w:r>
      <w:r w:rsidR="00D10861">
        <w:t>correct</w:t>
      </w:r>
      <w:r>
        <w:t xml:space="preserve"> those deficiencies and problems?</w:t>
      </w:r>
    </w:p>
    <w:p w:rsidR="00B4526D" w:rsidRPr="00B4526D" w:rsidRDefault="00E14879" w:rsidP="00B4526D">
      <w:pPr>
        <w:spacing w:before="360"/>
        <w:ind w:left="720" w:hanging="720"/>
        <w:jc w:val="left"/>
      </w:pPr>
      <w:r>
        <w:t>6.</w:t>
      </w:r>
      <w:r>
        <w:tab/>
        <w:t xml:space="preserve">If Harris County MUD </w:t>
      </w:r>
      <w:r w:rsidR="00B4526D">
        <w:t>is not seeking sale, transfer, or merger of the entire CCN service area, for what portion of the service area</w:t>
      </w:r>
      <w:r>
        <w:t xml:space="preserve"> is Harris County MUD </w:t>
      </w:r>
      <w:r w:rsidR="00B4526D">
        <w:t>seeking sale, transfer, or merger?</w:t>
      </w:r>
    </w:p>
    <w:p w:rsidR="00275B22" w:rsidRPr="003C35B5" w:rsidRDefault="00275B22">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0099393E">
        <w:rPr>
          <w:smallCaps/>
        </w:rPr>
        <w:t xml:space="preserve"> </w:t>
      </w:r>
      <w:r w:rsidR="0099393E" w:rsidRPr="0099393E">
        <w:t xml:space="preserve">Texas Government Code </w:t>
      </w:r>
      <w:r w:rsidR="0099393E">
        <w:t>§ </w:t>
      </w:r>
      <w:r w:rsidRPr="003C35B5">
        <w:t>2003.049(e).</w:t>
      </w:r>
    </w:p>
    <w:p w:rsidR="00275B22" w:rsidRPr="003C35B5" w:rsidRDefault="009F1850">
      <w:pPr>
        <w:spacing w:before="0"/>
        <w:jc w:val="center"/>
      </w:pPr>
      <w:r w:rsidRPr="003C35B5">
        <w:rPr>
          <w:b/>
        </w:rPr>
        <w:t>IV</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Default="00275B22">
      <w:pPr>
        <w:spacing w:before="0" w:line="240" w:lineRule="auto"/>
      </w:pPr>
    </w:p>
    <w:p w:rsidR="00C24C8B" w:rsidRDefault="00C24C8B">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C24C8B" w:rsidRDefault="00C24C8B">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C24C8B" w:rsidRDefault="00C24C8B">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C24C8B" w:rsidRDefault="00C24C8B">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55CD1" w:rsidRDefault="00F55CD1">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486B2F">
        <w:rPr>
          <w:b/>
        </w:rPr>
        <w:t>October 2016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A27199" w:rsidRPr="003C35B5" w:rsidRDefault="00A2719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B0DD0" w:rsidRPr="003C35B5" w:rsidRDefault="002B0DD0" w:rsidP="009742EE">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125371">
        <w:rPr>
          <w:noProof/>
          <w:sz w:val="16"/>
        </w:rPr>
        <w:t>q:\cadm\orders\prelim\45000\45510 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013" w:rsidRDefault="00B91013">
      <w:r>
        <w:separator/>
      </w:r>
    </w:p>
  </w:endnote>
  <w:endnote w:type="continuationSeparator" w:id="0">
    <w:p w:rsidR="00B91013" w:rsidRDefault="00B9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013" w:rsidRDefault="00B91013">
      <w:r>
        <w:separator/>
      </w:r>
    </w:p>
  </w:footnote>
  <w:footnote w:type="continuationSeparator" w:id="0">
    <w:p w:rsidR="00B91013" w:rsidRDefault="00B91013">
      <w:r>
        <w:continuationSeparator/>
      </w:r>
    </w:p>
  </w:footnote>
  <w:footnote w:id="1">
    <w:p w:rsidR="00481B18" w:rsidRDefault="00481B18">
      <w:pPr>
        <w:pStyle w:val="FootnoteText"/>
      </w:pPr>
      <w:r>
        <w:rPr>
          <w:rStyle w:val="FootnoteReference"/>
        </w:rPr>
        <w:footnoteRef/>
      </w:r>
      <w:r w:rsidR="00612EC6">
        <w:t xml:space="preserve">  Application at 19</w:t>
      </w:r>
      <w:r w:rsidR="009370F0">
        <w:t xml:space="preserve"> (</w:t>
      </w:r>
      <w:r w:rsidR="00612EC6">
        <w:t>Jan. 11</w:t>
      </w:r>
      <w:r>
        <w:t>, 2016).</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481B18">
        <w:t>Tex. Gov’t Code Ann.</w:t>
      </w:r>
      <w:r w:rsidR="007A5644">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486B2F">
      <w:rPr>
        <w:rStyle w:val="PageNumber"/>
        <w:sz w:val="20"/>
      </w:rPr>
      <w:t>473-17-</w:t>
    </w:r>
    <w:r w:rsidR="00612EC6">
      <w:rPr>
        <w:rStyle w:val="PageNumber"/>
        <w:sz w:val="20"/>
      </w:rPr>
      <w:t>0249</w:t>
    </w:r>
    <w:r w:rsidR="00486B2F">
      <w:rPr>
        <w:rStyle w:val="PageNumber"/>
        <w:sz w:val="20"/>
      </w:rPr>
      <w:t>.WS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D55928">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D55928">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612EC6">
      <w:rPr>
        <w:sz w:val="20"/>
      </w:rPr>
      <w:t>45510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B98"/>
    <w:multiLevelType w:val="hybridMultilevel"/>
    <w:tmpl w:val="D6F4F1FE"/>
    <w:lvl w:ilvl="0" w:tplc="56405C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8"/>
  </w:num>
  <w:num w:numId="2">
    <w:abstractNumId w:val="1"/>
  </w:num>
  <w:num w:numId="3">
    <w:abstractNumId w:val="10"/>
  </w:num>
  <w:num w:numId="4">
    <w:abstractNumId w:val="9"/>
  </w:num>
  <w:num w:numId="5">
    <w:abstractNumId w:val="11"/>
  </w:num>
  <w:num w:numId="6">
    <w:abstractNumId w:val="2"/>
  </w:num>
  <w:num w:numId="7">
    <w:abstractNumId w:val="3"/>
  </w:num>
  <w:num w:numId="8">
    <w:abstractNumId w:val="6"/>
  </w:num>
  <w:num w:numId="9">
    <w:abstractNumId w:val="12"/>
  </w:num>
  <w:num w:numId="10">
    <w:abstractNumId w:val="0"/>
  </w:num>
  <w:num w:numId="11">
    <w:abstractNumId w:val="5"/>
  </w:num>
  <w:num w:numId="12">
    <w:abstractNumId w:val="7"/>
  </w:num>
  <w:num w:numId="13">
    <w:abstractNumId w:val="4"/>
  </w:num>
  <w:num w:numId="14">
    <w:abstractNumId w:val="4"/>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B2F"/>
    <w:rsid w:val="0000092F"/>
    <w:rsid w:val="000208A6"/>
    <w:rsid w:val="00023387"/>
    <w:rsid w:val="00072267"/>
    <w:rsid w:val="000D3D8B"/>
    <w:rsid w:val="00111460"/>
    <w:rsid w:val="00125371"/>
    <w:rsid w:val="0012543C"/>
    <w:rsid w:val="001C225E"/>
    <w:rsid w:val="001E3171"/>
    <w:rsid w:val="001E4645"/>
    <w:rsid w:val="001F78AF"/>
    <w:rsid w:val="002133F3"/>
    <w:rsid w:val="00227F4F"/>
    <w:rsid w:val="0023292A"/>
    <w:rsid w:val="002723B2"/>
    <w:rsid w:val="00275B22"/>
    <w:rsid w:val="00280804"/>
    <w:rsid w:val="00281B77"/>
    <w:rsid w:val="002B0DD0"/>
    <w:rsid w:val="002D2669"/>
    <w:rsid w:val="003243A0"/>
    <w:rsid w:val="00342B24"/>
    <w:rsid w:val="00352FE9"/>
    <w:rsid w:val="003572F8"/>
    <w:rsid w:val="00364BA2"/>
    <w:rsid w:val="003A255D"/>
    <w:rsid w:val="003C35B5"/>
    <w:rsid w:val="003D1D8E"/>
    <w:rsid w:val="003F7C41"/>
    <w:rsid w:val="004173D6"/>
    <w:rsid w:val="00442B79"/>
    <w:rsid w:val="00475705"/>
    <w:rsid w:val="00481B18"/>
    <w:rsid w:val="00486B2F"/>
    <w:rsid w:val="005A2B53"/>
    <w:rsid w:val="005B5B97"/>
    <w:rsid w:val="005E199B"/>
    <w:rsid w:val="00612EC6"/>
    <w:rsid w:val="006312D3"/>
    <w:rsid w:val="00653486"/>
    <w:rsid w:val="00674876"/>
    <w:rsid w:val="00676438"/>
    <w:rsid w:val="00683707"/>
    <w:rsid w:val="00683F4F"/>
    <w:rsid w:val="006E3526"/>
    <w:rsid w:val="006F000D"/>
    <w:rsid w:val="0074722F"/>
    <w:rsid w:val="007502BF"/>
    <w:rsid w:val="007A5644"/>
    <w:rsid w:val="007B04CB"/>
    <w:rsid w:val="007B24AD"/>
    <w:rsid w:val="007D2479"/>
    <w:rsid w:val="007F3C40"/>
    <w:rsid w:val="00832AE8"/>
    <w:rsid w:val="008342FA"/>
    <w:rsid w:val="008563A5"/>
    <w:rsid w:val="008A5E1C"/>
    <w:rsid w:val="008C7F0C"/>
    <w:rsid w:val="008F0A03"/>
    <w:rsid w:val="00917E2A"/>
    <w:rsid w:val="009264E7"/>
    <w:rsid w:val="009370F0"/>
    <w:rsid w:val="009742EE"/>
    <w:rsid w:val="0099393E"/>
    <w:rsid w:val="00995701"/>
    <w:rsid w:val="009F1850"/>
    <w:rsid w:val="00A27199"/>
    <w:rsid w:val="00A63DA8"/>
    <w:rsid w:val="00AA36AA"/>
    <w:rsid w:val="00AC2D6E"/>
    <w:rsid w:val="00AD0759"/>
    <w:rsid w:val="00B10142"/>
    <w:rsid w:val="00B4526D"/>
    <w:rsid w:val="00B81B17"/>
    <w:rsid w:val="00B91013"/>
    <w:rsid w:val="00BA289E"/>
    <w:rsid w:val="00BD1CAD"/>
    <w:rsid w:val="00C2483A"/>
    <w:rsid w:val="00C24C8B"/>
    <w:rsid w:val="00C35689"/>
    <w:rsid w:val="00C65FEB"/>
    <w:rsid w:val="00CE470D"/>
    <w:rsid w:val="00CF017E"/>
    <w:rsid w:val="00D074E0"/>
    <w:rsid w:val="00D07FE4"/>
    <w:rsid w:val="00D10861"/>
    <w:rsid w:val="00D10A2B"/>
    <w:rsid w:val="00D55928"/>
    <w:rsid w:val="00D7032E"/>
    <w:rsid w:val="00DD0940"/>
    <w:rsid w:val="00E14879"/>
    <w:rsid w:val="00F0622C"/>
    <w:rsid w:val="00F55CD1"/>
    <w:rsid w:val="00F60EF0"/>
    <w:rsid w:val="00F96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CCFCF47-62E5-4F65-AD8B-0ACBBFD0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7D2479"/>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7D24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214201">
      <w:bodyDiv w:val="1"/>
      <w:marLeft w:val="0"/>
      <w:marRight w:val="0"/>
      <w:marTop w:val="0"/>
      <w:marBottom w:val="0"/>
      <w:divBdr>
        <w:top w:val="none" w:sz="0" w:space="0" w:color="auto"/>
        <w:left w:val="none" w:sz="0" w:space="0" w:color="auto"/>
        <w:bottom w:val="none" w:sz="0" w:space="0" w:color="auto"/>
        <w:right w:val="none" w:sz="0" w:space="0" w:color="auto"/>
      </w:divBdr>
    </w:div>
    <w:div w:id="15776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5E966-398E-44C9-8CD8-C49790E0E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15</TotalTime>
  <Pages>6</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dc:description/>
  <cp:lastModifiedBy>Waddell, Adrianne</cp:lastModifiedBy>
  <cp:revision>4</cp:revision>
  <cp:lastPrinted>2016-09-29T15:36:00Z</cp:lastPrinted>
  <dcterms:created xsi:type="dcterms:W3CDTF">2016-10-28T12:48:00Z</dcterms:created>
  <dcterms:modified xsi:type="dcterms:W3CDTF">2016-10-28T13:03:00Z</dcterms:modified>
</cp:coreProperties>
</file>